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39700B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главного специалиста - эксперта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кадров и безопасности Межрайонной И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3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9700B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 кадров и безопасности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№ 3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39700B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700B">
        <w:rPr>
          <w:rFonts w:ascii="Times New Roman" w:hAnsi="Times New Roman" w:cs="Times New Roman"/>
          <w:sz w:val="26"/>
          <w:szCs w:val="26"/>
        </w:rPr>
        <w:t>старшей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B0D57" w:rsidRPr="001B309F">
        <w:rPr>
          <w:rFonts w:ascii="Times New Roman" w:hAnsi="Times New Roman" w:cs="Times New Roman"/>
          <w:sz w:val="26"/>
          <w:szCs w:val="26"/>
        </w:rPr>
        <w:t>«</w:t>
      </w:r>
      <w:r w:rsidR="0039700B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1B309F">
        <w:rPr>
          <w:rFonts w:ascii="Times New Roman" w:hAnsi="Times New Roman" w:cs="Times New Roman"/>
          <w:sz w:val="26"/>
          <w:szCs w:val="26"/>
        </w:rPr>
        <w:t>»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>11-</w:t>
      </w:r>
      <w:r w:rsidR="0039700B">
        <w:rPr>
          <w:rFonts w:ascii="Times New Roman" w:hAnsi="Times New Roman" w:cs="Times New Roman"/>
          <w:sz w:val="26"/>
          <w:szCs w:val="26"/>
        </w:rPr>
        <w:t>3</w:t>
      </w:r>
      <w:r w:rsidR="007B0D57" w:rsidRPr="001B309F">
        <w:rPr>
          <w:rFonts w:ascii="Times New Roman" w:hAnsi="Times New Roman" w:cs="Times New Roman"/>
          <w:sz w:val="26"/>
          <w:szCs w:val="26"/>
        </w:rPr>
        <w:t>-</w:t>
      </w:r>
      <w:r w:rsidR="0039700B">
        <w:rPr>
          <w:rFonts w:ascii="Times New Roman" w:hAnsi="Times New Roman" w:cs="Times New Roman"/>
          <w:sz w:val="26"/>
          <w:szCs w:val="26"/>
        </w:rPr>
        <w:t>4</w:t>
      </w:r>
      <w:r w:rsidR="007B0D57" w:rsidRPr="001B309F">
        <w:rPr>
          <w:rFonts w:ascii="Times New Roman" w:hAnsi="Times New Roman" w:cs="Times New Roman"/>
          <w:sz w:val="26"/>
          <w:szCs w:val="26"/>
        </w:rPr>
        <w:t>-08</w:t>
      </w:r>
      <w:r w:rsidR="0039700B">
        <w:rPr>
          <w:rFonts w:ascii="Times New Roman" w:hAnsi="Times New Roman" w:cs="Times New Roman"/>
          <w:sz w:val="26"/>
          <w:szCs w:val="26"/>
        </w:rPr>
        <w:t>6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700B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1B309F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35746B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700B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C75209" w:rsidRPr="001B309F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службы.</w:t>
      </w:r>
      <w:r w:rsidR="008D10A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39700B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3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39700B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39700B">
        <w:rPr>
          <w:rFonts w:ascii="Times New Roman" w:hAnsi="Times New Roman" w:cs="Times New Roman"/>
          <w:sz w:val="26"/>
          <w:szCs w:val="26"/>
        </w:rPr>
        <w:t xml:space="preserve">отдела кадров и безопасности </w:t>
      </w:r>
      <w:r w:rsidR="007B0D57" w:rsidRPr="001B309F">
        <w:rPr>
          <w:rFonts w:ascii="Times New Roman" w:hAnsi="Times New Roman" w:cs="Times New Roman"/>
          <w:sz w:val="26"/>
          <w:szCs w:val="26"/>
        </w:rPr>
        <w:t>Межрайонной ИФНС России № 3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  <w:hyperlink w:anchor="sub_55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*(5)</w:t>
        </w:r>
      </w:hyperlink>
    </w:p>
    <w:bookmarkEnd w:id="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39700B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="00B27E4D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1B309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1B309F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высше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6930C6" w:rsidRPr="001B309F">
        <w:rPr>
          <w:rStyle w:val="a5"/>
          <w:rFonts w:ascii="Times New Roman" w:hAnsi="Times New Roman" w:cs="Times New Roman"/>
          <w:color w:val="000000" w:themeColor="text1"/>
          <w:sz w:val="26"/>
          <w:szCs w:val="26"/>
        </w:rPr>
        <w:footnoteReference w:id="3"/>
      </w:r>
      <w:r w:rsidR="00CF28DC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9" w:name="sub_1062"/>
      <w:bookmarkEnd w:id="8"/>
    </w:p>
    <w:p w:rsidR="00732EFB" w:rsidRPr="001B309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  <w:r w:rsidR="00625C8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4"/>
      </w:r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1B309F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6.3.1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1"/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 от 30 декабря 2001 г. № 197-ФЗ;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</w:t>
      </w: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  <w:r w:rsidRPr="001B309F">
        <w:rPr>
          <w:rStyle w:val="a5"/>
          <w:rFonts w:ascii="Times New Roman" w:eastAsia="Times New Roman" w:hAnsi="Times New Roman" w:cs="Times New Roman"/>
          <w:sz w:val="26"/>
          <w:szCs w:val="26"/>
          <w:lang w:bidi="en-US"/>
        </w:rPr>
        <w:footnoteReference w:id="5"/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FF4C93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847A6F" w:rsidRPr="001B309F">
        <w:rPr>
          <w:rStyle w:val="a5"/>
          <w:rFonts w:ascii="Times New Roman" w:hAnsi="Times New Roman" w:cs="Times New Roman"/>
          <w:color w:val="000000"/>
          <w:sz w:val="26"/>
          <w:szCs w:val="26"/>
          <w:lang w:eastAsia="ru-RU"/>
        </w:rPr>
        <w:footnoteReference w:id="6"/>
      </w:r>
      <w:r w:rsidR="000D0068"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34C6B" w:rsidRPr="001B309F" w:rsidRDefault="0039700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334C6B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1B309F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r w:rsidRPr="001B309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8872A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 </w:t>
      </w:r>
      <w:r w:rsidR="00712D70" w:rsidRPr="001B309F">
        <w:rPr>
          <w:sz w:val="26"/>
          <w:szCs w:val="26"/>
        </w:rPr>
        <w:t xml:space="preserve"> </w:t>
      </w:r>
      <w:r w:rsidR="00712D7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службы.</w:t>
      </w:r>
      <w:r w:rsidR="00EB30C6" w:rsidRPr="001B309F">
        <w:rPr>
          <w:rStyle w:val="a5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7"/>
      </w:r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1B309F">
        <w:rPr>
          <w:rFonts w:ascii="Times New Roman" w:hAnsi="Times New Roman" w:cs="Times New Roman"/>
          <w:sz w:val="26"/>
          <w:szCs w:val="26"/>
        </w:rPr>
        <w:t>1)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функция кадровой службы организации;</w:t>
      </w:r>
    </w:p>
    <w:p w:rsidR="00295DA6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2)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принципы формирования и оценки эффективности деятельности кадровых служб в организациях;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3)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перечень государственных наград Российской Федерации;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4)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</w:t>
      </w:r>
      <w:proofErr w:type="spellStart"/>
      <w:r w:rsidR="009D3E15" w:rsidRPr="001B309F">
        <w:rPr>
          <w:rFonts w:ascii="Times New Roman" w:hAnsi="Times New Roman" w:cs="Times New Roman"/>
          <w:sz w:val="26"/>
          <w:szCs w:val="26"/>
        </w:rPr>
        <w:t>ходатайствования</w:t>
      </w:r>
      <w:proofErr w:type="spellEnd"/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о награждении;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5)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поощрения и награждения за гражданскую службу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C7559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8"/>
      </w:r>
    </w:p>
    <w:bookmarkEnd w:id="13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9"/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10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03225B" w:rsidRPr="001B309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B309F">
        <w:rPr>
          <w:rFonts w:ascii="Times New Roman" w:hAnsi="Times New Roman" w:cs="Times New Roman"/>
          <w:sz w:val="26"/>
          <w:szCs w:val="26"/>
        </w:rPr>
        <w:t>х</w:t>
      </w:r>
      <w:r w:rsidR="007D7498" w:rsidRPr="001B309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B309F">
        <w:rPr>
          <w:rFonts w:ascii="Times New Roman" w:hAnsi="Times New Roman" w:cs="Times New Roman"/>
          <w:sz w:val="26"/>
          <w:szCs w:val="26"/>
        </w:rPr>
        <w:t>й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:  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а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презентаций, использовани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е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графических объектов в электронных документах, подготовк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а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деловой корреспонденции и актов 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Инспекции</w:t>
      </w:r>
      <w:r w:rsidR="00D2759D" w:rsidRPr="001B309F">
        <w:rPr>
          <w:rFonts w:ascii="Times New Roman" w:eastAsia="Calibri" w:hAnsi="Times New Roman" w:cs="Times New Roman"/>
          <w:sz w:val="26"/>
          <w:szCs w:val="26"/>
        </w:rPr>
        <w:t>,</w:t>
      </w:r>
      <w:r w:rsidR="0005148A" w:rsidRPr="001B309F">
        <w:rPr>
          <w:rStyle w:val="a5"/>
          <w:rFonts w:ascii="Times New Roman" w:eastAsia="Calibri" w:hAnsi="Times New Roman" w:cs="Times New Roman"/>
          <w:sz w:val="26"/>
          <w:szCs w:val="26"/>
        </w:rPr>
        <w:footnoteReference w:id="10"/>
      </w:r>
      <w:r w:rsidR="0005148A" w:rsidRPr="001B309F">
        <w:rPr>
          <w:rFonts w:ascii="Times New Roman" w:eastAsia="Times New Roman" w:hAnsi="Times New Roman"/>
          <w:sz w:val="26"/>
          <w:szCs w:val="26"/>
          <w:lang w:bidi="en-US"/>
        </w:rPr>
        <w:t xml:space="preserve"> работа в информационной системе кадровой работы.</w:t>
      </w:r>
      <w:r w:rsidR="00D2759D" w:rsidRPr="001B309F">
        <w:rPr>
          <w:rStyle w:val="a5"/>
          <w:rFonts w:ascii="Times New Roman" w:eastAsia="Times New Roman" w:hAnsi="Times New Roman"/>
          <w:sz w:val="26"/>
          <w:szCs w:val="26"/>
          <w:lang w:bidi="en-US"/>
        </w:rPr>
        <w:footnoteReference w:id="11"/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68"/>
      <w:bookmarkEnd w:id="14"/>
      <w:r w:rsidRPr="001B309F">
        <w:rPr>
          <w:rFonts w:ascii="Times New Roman" w:hAnsi="Times New Roman" w:cs="Times New Roman"/>
          <w:sz w:val="26"/>
          <w:szCs w:val="26"/>
        </w:rPr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  <w:r w:rsidR="001D0F79" w:rsidRPr="001B309F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1B309F">
        <w:rPr>
          <w:rFonts w:ascii="Times New Roman" w:hAnsi="Times New Roman" w:cs="Times New Roman"/>
          <w:sz w:val="26"/>
          <w:szCs w:val="26"/>
        </w:rPr>
        <w:t>о</w:t>
      </w:r>
      <w:r w:rsidR="004953A4" w:rsidRPr="001B309F">
        <w:rPr>
          <w:rFonts w:ascii="Times New Roman" w:hAnsi="Times New Roman" w:cs="Times New Roman"/>
          <w:sz w:val="26"/>
          <w:szCs w:val="26"/>
        </w:rPr>
        <w:t>рганизация и нормирование труда.</w:t>
      </w:r>
      <w:r w:rsidR="00C863C8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2"/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39700B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926C3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926C3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26C3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26C3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Федерального закона от 27.07.2004 N 79-ФЗ "О государственной гражданской службе Российской Федерации".</w:t>
      </w:r>
    </w:p>
    <w:p w:rsidR="00FA592E" w:rsidRPr="001B309F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1B309F">
        <w:rPr>
          <w:rFonts w:ascii="Times New Roman" w:hAnsi="Times New Roman" w:cs="Times New Roman"/>
          <w:sz w:val="26"/>
          <w:szCs w:val="26"/>
        </w:rPr>
        <w:lastRenderedPageBreak/>
        <w:t>8. В ц</w:t>
      </w:r>
      <w:r w:rsidR="004D3201" w:rsidRPr="001B309F">
        <w:rPr>
          <w:rFonts w:ascii="Times New Roman" w:hAnsi="Times New Roman" w:cs="Times New Roman"/>
          <w:sz w:val="26"/>
          <w:szCs w:val="26"/>
        </w:rPr>
        <w:t>елях реализации задач и функций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4D3201" w:rsidRPr="001B309F">
        <w:rPr>
          <w:rFonts w:ascii="Times New Roman" w:hAnsi="Times New Roman" w:cs="Times New Roman"/>
          <w:sz w:val="26"/>
          <w:szCs w:val="26"/>
        </w:rPr>
        <w:t>отдел кадров и безопасности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700B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BD567B" w:rsidRDefault="00BD567B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обеспе</w:t>
      </w:r>
      <w:r>
        <w:rPr>
          <w:rFonts w:ascii="Times New Roman" w:hAnsi="Times New Roman" w:cs="Times New Roman"/>
          <w:sz w:val="26"/>
          <w:szCs w:val="26"/>
        </w:rPr>
        <w:t>чивать выполнение</w:t>
      </w:r>
      <w:r w:rsidRPr="00BD567B">
        <w:rPr>
          <w:rFonts w:ascii="Times New Roman" w:hAnsi="Times New Roman" w:cs="Times New Roman"/>
          <w:sz w:val="26"/>
          <w:szCs w:val="26"/>
        </w:rPr>
        <w:t xml:space="preserve"> план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D567B">
        <w:rPr>
          <w:rFonts w:ascii="Times New Roman" w:hAnsi="Times New Roman" w:cs="Times New Roman"/>
          <w:sz w:val="26"/>
          <w:szCs w:val="26"/>
        </w:rPr>
        <w:t xml:space="preserve"> мероприятий Отдела;</w:t>
      </w:r>
    </w:p>
    <w:p w:rsidR="00A3560A" w:rsidRPr="005F2FB2" w:rsidRDefault="00A3560A" w:rsidP="00A356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проводить процедуру  назначения на </w:t>
      </w:r>
      <w:r w:rsidR="008872AF">
        <w:rPr>
          <w:rFonts w:ascii="Times New Roman" w:hAnsi="Times New Roman" w:cs="Times New Roman"/>
          <w:sz w:val="26"/>
          <w:szCs w:val="26"/>
        </w:rPr>
        <w:t>должность,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рганизовывать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работы,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службы;</w:t>
      </w:r>
    </w:p>
    <w:p w:rsidR="00A3560A" w:rsidRDefault="00A3560A" w:rsidP="00A356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п</w:t>
      </w:r>
      <w:r w:rsidRPr="005F2FB2">
        <w:rPr>
          <w:rFonts w:ascii="Times New Roman" w:hAnsi="Times New Roman" w:cs="Times New Roman"/>
          <w:sz w:val="26"/>
          <w:szCs w:val="26"/>
        </w:rPr>
        <w:t>роцедур</w:t>
      </w:r>
      <w:r>
        <w:rPr>
          <w:rFonts w:ascii="Times New Roman" w:hAnsi="Times New Roman" w:cs="Times New Roman"/>
          <w:sz w:val="26"/>
          <w:szCs w:val="26"/>
        </w:rPr>
        <w:t>у увольнения</w:t>
      </w:r>
      <w:r w:rsidR="008872A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оформлять приказы,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выписки из приказа об увольне</w:t>
      </w:r>
      <w:r w:rsidR="008872AF">
        <w:rPr>
          <w:rFonts w:ascii="Times New Roman" w:hAnsi="Times New Roman" w:cs="Times New Roman"/>
          <w:sz w:val="26"/>
          <w:szCs w:val="26"/>
        </w:rPr>
        <w:t>нии (освобождении от должности),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справки о неиспользованных отпусках для </w:t>
      </w:r>
      <w:r w:rsidR="008872AF">
        <w:rPr>
          <w:rFonts w:ascii="Times New Roman" w:hAnsi="Times New Roman" w:cs="Times New Roman"/>
          <w:sz w:val="26"/>
          <w:szCs w:val="26"/>
        </w:rPr>
        <w:t>определения денежной компенсации;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60A" w:rsidRDefault="0003001E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п</w:t>
      </w:r>
      <w:r w:rsidRPr="00DF133E">
        <w:rPr>
          <w:rFonts w:ascii="Times New Roman" w:hAnsi="Times New Roman" w:cs="Times New Roman"/>
          <w:sz w:val="26"/>
          <w:szCs w:val="26"/>
        </w:rPr>
        <w:t>ерсональный учет гражданских служащих и работников;</w:t>
      </w:r>
    </w:p>
    <w:p w:rsidR="0003001E" w:rsidRPr="00BD567B" w:rsidRDefault="0003001E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 н</w:t>
      </w:r>
      <w:r w:rsidRPr="00DF133E">
        <w:rPr>
          <w:rFonts w:ascii="Times New Roman" w:hAnsi="Times New Roman" w:cs="Times New Roman"/>
          <w:sz w:val="26"/>
          <w:szCs w:val="26"/>
        </w:rPr>
        <w:t>аличие, правильность ведения и хранения трудовых книжек и других документов, своевременность и правильность внесения в них изменений и дополнений;</w:t>
      </w:r>
    </w:p>
    <w:p w:rsidR="00BD567B" w:rsidRPr="00BD567B" w:rsidRDefault="00BD567B" w:rsidP="00BD567B">
      <w:pPr>
        <w:pStyle w:val="3"/>
        <w:spacing w:after="0"/>
        <w:ind w:left="0" w:firstLine="720"/>
        <w:jc w:val="both"/>
        <w:rPr>
          <w:sz w:val="26"/>
          <w:szCs w:val="26"/>
        </w:rPr>
      </w:pPr>
      <w:r w:rsidRPr="00BD567B">
        <w:rPr>
          <w:sz w:val="26"/>
          <w:szCs w:val="26"/>
        </w:rPr>
        <w:t>осуществлять ведение штатного расписания инспекции, участвовать в подготовке предложений по внесению изменений в штатное расписание;</w:t>
      </w:r>
    </w:p>
    <w:p w:rsid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учета использования рабочего времени;</w:t>
      </w:r>
    </w:p>
    <w:p w:rsidR="00106FCC" w:rsidRPr="00BD567B" w:rsidRDefault="00106FCC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1158">
        <w:rPr>
          <w:rFonts w:ascii="Times New Roman" w:hAnsi="Times New Roman" w:cs="Times New Roman"/>
          <w:sz w:val="26"/>
          <w:szCs w:val="26"/>
        </w:rPr>
        <w:t>осуществлять ведение формы Т-2;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составлять график отпусков и подготавливать приказы на  отпуска;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оформлять документы по установлению стажа государственной службы и стажа работы, дающего право на получение ежемесячной надбавки к должностному окладу за выслугу лет, работникам Инспекции;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подготавливать материалы по заявлениям работников о зачете иных периодов работы, опыт и знания по которой необходимы для выполнения должностных обязанностей по замещаемой должности федеральной государственной службы, в стаж государственной службы, дающей право на установление ежемесячной надбавки к должностному окладу за выслугу лет;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персонифицированного учета в системе государственного пенсионного страхования;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реестра государственных гражданских служащих;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обеспечивать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447098" w:rsidRDefault="00447098" w:rsidP="000365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</w:rPr>
        <w:t>использовать и обеспечивать полноту формирования программного продукта АИС «Кадры»;</w:t>
      </w:r>
    </w:p>
    <w:p w:rsidR="00447098" w:rsidRDefault="00447098" w:rsidP="00036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1B30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447098" w:rsidRPr="00447098" w:rsidRDefault="00BD567B" w:rsidP="004470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447098">
        <w:rPr>
          <w:rFonts w:ascii="Times New Roman" w:hAnsi="Times New Roman" w:cs="Times New Roman"/>
          <w:sz w:val="26"/>
          <w:szCs w:val="26"/>
        </w:rPr>
        <w:t xml:space="preserve"> работу по</w:t>
      </w:r>
      <w:r w:rsidR="00447098" w:rsidRPr="00447098">
        <w:rPr>
          <w:rFonts w:ascii="Times New Roman" w:hAnsi="Times New Roman" w:cs="Times New Roman"/>
          <w:sz w:val="26"/>
          <w:szCs w:val="26"/>
        </w:rPr>
        <w:t xml:space="preserve"> внутренн</w:t>
      </w:r>
      <w:r w:rsidR="00447098">
        <w:rPr>
          <w:rFonts w:ascii="Times New Roman" w:hAnsi="Times New Roman" w:cs="Times New Roman"/>
          <w:sz w:val="26"/>
          <w:szCs w:val="26"/>
        </w:rPr>
        <w:t>ему контролю</w:t>
      </w:r>
      <w:r w:rsidR="00447098" w:rsidRPr="00447098">
        <w:rPr>
          <w:rFonts w:ascii="Times New Roman" w:hAnsi="Times New Roman" w:cs="Times New Roman"/>
          <w:sz w:val="26"/>
          <w:szCs w:val="26"/>
        </w:rPr>
        <w:t xml:space="preserve"> деятельности </w:t>
      </w:r>
      <w:r w:rsidR="00447098" w:rsidRPr="00447098">
        <w:rPr>
          <w:rFonts w:ascii="Times New Roman" w:eastAsia="Calibri" w:hAnsi="Times New Roman" w:cs="Times New Roman"/>
          <w:sz w:val="26"/>
          <w:szCs w:val="26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</w:t>
      </w:r>
      <w:r w:rsidRPr="00447098">
        <w:rPr>
          <w:rFonts w:ascii="Times New Roman" w:eastAsia="Calibri" w:hAnsi="Times New Roman" w:cs="Times New Roman"/>
          <w:sz w:val="26"/>
          <w:szCs w:val="26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требования по комплексной защит</w:t>
      </w:r>
      <w:r w:rsidR="00860110">
        <w:rPr>
          <w:rFonts w:ascii="Times New Roman" w:hAnsi="Times New Roman" w:cs="Times New Roman"/>
          <w:sz w:val="26"/>
          <w:szCs w:val="26"/>
        </w:rPr>
        <w:t>е</w:t>
      </w:r>
      <w:r w:rsidRPr="00447098">
        <w:rPr>
          <w:rFonts w:ascii="Times New Roman" w:hAnsi="Times New Roman" w:cs="Times New Roman"/>
          <w:sz w:val="26"/>
          <w:szCs w:val="26"/>
        </w:rPr>
        <w:t xml:space="preserve"> информации в Инспекции;</w:t>
      </w:r>
    </w:p>
    <w:p w:rsidR="00447098" w:rsidRPr="00447098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</w:t>
      </w:r>
    </w:p>
    <w:p w:rsidR="00447098" w:rsidRPr="00447098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Правила служебного распорядка при выполнении должностных обязанностей и полномочий;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требования инструкции по делопроизводству по исполнению и оформлению документов;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знаний.</w:t>
      </w:r>
    </w:p>
    <w:p w:rsidR="00447098" w:rsidRPr="00447098" w:rsidRDefault="00447098" w:rsidP="00447098">
      <w:pPr>
        <w:spacing w:after="0" w:line="240" w:lineRule="auto"/>
        <w:ind w:right="-22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</w:t>
      </w:r>
      <w:r w:rsidR="00A41CD3">
        <w:rPr>
          <w:sz w:val="26"/>
          <w:szCs w:val="26"/>
        </w:rPr>
        <w:t>шении состояния своего здоровья.</w:t>
      </w:r>
      <w:r w:rsidRPr="00447098">
        <w:rPr>
          <w:sz w:val="26"/>
          <w:szCs w:val="26"/>
        </w:rPr>
        <w:t xml:space="preserve"> 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 xml:space="preserve">обеспечивать ведение в установленном порядке делопроизводства и </w:t>
      </w:r>
      <w:proofErr w:type="spellStart"/>
      <w:r w:rsidRPr="00447098">
        <w:rPr>
          <w:sz w:val="26"/>
          <w:szCs w:val="26"/>
        </w:rPr>
        <w:t>хранен</w:t>
      </w:r>
      <w:r w:rsidR="00A41CD3">
        <w:rPr>
          <w:sz w:val="26"/>
          <w:szCs w:val="26"/>
        </w:rPr>
        <w:t>ения</w:t>
      </w:r>
      <w:proofErr w:type="spellEnd"/>
      <w:r w:rsidRPr="00447098">
        <w:rPr>
          <w:sz w:val="26"/>
          <w:szCs w:val="26"/>
        </w:rPr>
        <w:t xml:space="preserve"> документов Отдела, передач</w:t>
      </w:r>
      <w:r w:rsidR="00A41CD3">
        <w:rPr>
          <w:sz w:val="26"/>
          <w:szCs w:val="26"/>
        </w:rPr>
        <w:t>у</w:t>
      </w:r>
      <w:r w:rsidRPr="00447098">
        <w:rPr>
          <w:sz w:val="26"/>
          <w:szCs w:val="26"/>
        </w:rPr>
        <w:t xml:space="preserve"> их на архивное хранение.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4709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329" w:rsidRDefault="00FA592E" w:rsidP="00F53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1B30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9700B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926C37" w:rsidRPr="00C93445" w:rsidRDefault="00C93445" w:rsidP="00C934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93445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 xml:space="preserve">принимать участие в проводимых Отделом  </w:t>
      </w:r>
      <w:r w:rsidR="00A41CD3">
        <w:rPr>
          <w:rFonts w:ascii="Times New Roman" w:hAnsi="Times New Roman" w:cs="Times New Roman"/>
          <w:sz w:val="26"/>
          <w:szCs w:val="26"/>
        </w:rPr>
        <w:t xml:space="preserve">служебных </w:t>
      </w:r>
      <w:r w:rsidRPr="00C93445">
        <w:rPr>
          <w:rFonts w:ascii="Times New Roman" w:hAnsi="Times New Roman" w:cs="Times New Roman"/>
          <w:sz w:val="26"/>
          <w:szCs w:val="26"/>
        </w:rPr>
        <w:t>совещаниях;</w:t>
      </w:r>
    </w:p>
    <w:p w:rsidR="00FA592E" w:rsidRPr="00C93445" w:rsidRDefault="00C93445" w:rsidP="00C934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344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        нормативными правовыми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r w:rsidR="0039700B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926C37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3" w:history="1">
        <w:r w:rsidRPr="00926C37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F53407" w:rsidRPr="001B309F">
        <w:rPr>
          <w:rFonts w:ascii="Times New Roman" w:hAnsi="Times New Roman" w:cs="Times New Roman"/>
          <w:sz w:val="26"/>
          <w:szCs w:val="26"/>
        </w:rPr>
        <w:t>УФНС России по Республике Башкортостан, Межрайонной ИФНС России № 3 по РБ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 w:rsidR="001A0688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926C37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4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 xml:space="preserve">IV. Перечень вопросов, по которым </w:t>
      </w:r>
      <w:r w:rsidR="001A0688" w:rsidRPr="001A0688">
        <w:rPr>
          <w:rFonts w:ascii="Times New Roman" w:hAnsi="Times New Roman" w:cs="Times New Roman"/>
          <w:b/>
          <w:sz w:val="26"/>
          <w:szCs w:val="26"/>
        </w:rPr>
        <w:t>главный специалист - эксперт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1A0688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</w:p>
    <w:bookmarkEnd w:id="23"/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- организации работы отдела по реализации возложенных задач и функций; </w:t>
      </w:r>
    </w:p>
    <w:p w:rsidR="00B557DE" w:rsidRPr="001B309F" w:rsidRDefault="00B557DE" w:rsidP="00B557DE">
      <w:pPr>
        <w:pStyle w:val="af0"/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 - составления планов работ и отчетов о результатах работы;</w:t>
      </w:r>
    </w:p>
    <w:p w:rsidR="00B557DE" w:rsidRPr="001B309F" w:rsidRDefault="00B557DE" w:rsidP="00B557DE">
      <w:pPr>
        <w:pStyle w:val="af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- выполнения поручений начальника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</w:t>
      </w:r>
      <w:r w:rsidR="00A41CD3" w:rsidRPr="001B309F">
        <w:rPr>
          <w:sz w:val="26"/>
          <w:szCs w:val="26"/>
        </w:rPr>
        <w:t>рассмотр</w:t>
      </w:r>
      <w:r w:rsidR="00A41CD3"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предложени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работников по организации работы в отделе и прин</w:t>
      </w:r>
      <w:r w:rsidR="00A41CD3">
        <w:rPr>
          <w:sz w:val="26"/>
          <w:szCs w:val="26"/>
        </w:rPr>
        <w:t>ятия</w:t>
      </w:r>
      <w:r w:rsidRPr="001B309F">
        <w:rPr>
          <w:sz w:val="26"/>
          <w:szCs w:val="26"/>
        </w:rPr>
        <w:t xml:space="preserve"> по ним соответствующие решени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>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</w:t>
      </w:r>
      <w:proofErr w:type="spellStart"/>
      <w:r w:rsidRPr="001B309F">
        <w:rPr>
          <w:sz w:val="26"/>
          <w:szCs w:val="26"/>
        </w:rPr>
        <w:t>ходатайствова</w:t>
      </w:r>
      <w:r w:rsidR="00A41CD3">
        <w:rPr>
          <w:sz w:val="26"/>
          <w:szCs w:val="26"/>
        </w:rPr>
        <w:t>ния</w:t>
      </w:r>
      <w:proofErr w:type="spellEnd"/>
      <w:r w:rsidRPr="001B309F">
        <w:rPr>
          <w:sz w:val="26"/>
          <w:szCs w:val="26"/>
        </w:rPr>
        <w:t xml:space="preserve"> о назначении на должность и освобождени</w:t>
      </w:r>
      <w:r w:rsidR="00A41CD3">
        <w:rPr>
          <w:sz w:val="26"/>
          <w:szCs w:val="26"/>
        </w:rPr>
        <w:t>и</w:t>
      </w:r>
      <w:r w:rsidRPr="001B309F">
        <w:rPr>
          <w:sz w:val="26"/>
          <w:szCs w:val="26"/>
        </w:rPr>
        <w:t xml:space="preserve"> от должности, перемещении, поощрени</w:t>
      </w:r>
      <w:r w:rsidR="00A41CD3">
        <w:rPr>
          <w:sz w:val="26"/>
          <w:szCs w:val="26"/>
        </w:rPr>
        <w:t>и</w:t>
      </w:r>
      <w:r w:rsidRPr="001B309F">
        <w:rPr>
          <w:sz w:val="26"/>
          <w:szCs w:val="26"/>
        </w:rPr>
        <w:t xml:space="preserve"> и наказании работников отдела в соответствии с действующим законодательством;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организ</w:t>
      </w:r>
      <w:r w:rsidR="00A41CD3">
        <w:rPr>
          <w:sz w:val="26"/>
          <w:szCs w:val="26"/>
        </w:rPr>
        <w:t>ации</w:t>
      </w:r>
      <w:r w:rsidRPr="001B309F">
        <w:rPr>
          <w:sz w:val="26"/>
          <w:szCs w:val="26"/>
        </w:rPr>
        <w:t xml:space="preserve"> поряд</w:t>
      </w:r>
      <w:r w:rsidR="00A41CD3">
        <w:rPr>
          <w:sz w:val="26"/>
          <w:szCs w:val="26"/>
        </w:rPr>
        <w:t>ка</w:t>
      </w:r>
      <w:r w:rsidRPr="001B309F">
        <w:rPr>
          <w:sz w:val="26"/>
          <w:szCs w:val="26"/>
        </w:rPr>
        <w:t xml:space="preserve"> предоставления ежегодных отпусков работникам отдела в соответствии с графиком, утвержденным начальником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FA592E" w:rsidRPr="001B309F" w:rsidRDefault="00FA592E" w:rsidP="00383EEC">
      <w:pPr>
        <w:pStyle w:val="ae"/>
        <w:ind w:firstLine="709"/>
        <w:rPr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4" w:name="sub_15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1A0688" w:rsidRPr="001A0688">
        <w:rPr>
          <w:rFonts w:ascii="Times New Roman" w:hAnsi="Times New Roman" w:cs="Times New Roman"/>
          <w:b/>
          <w:sz w:val="26"/>
          <w:szCs w:val="26"/>
        </w:rPr>
        <w:t>главный специалист - эксперт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1B309F">
        <w:rPr>
          <w:rFonts w:ascii="Times New Roman" w:hAnsi="Times New Roman" w:cs="Times New Roman"/>
          <w:sz w:val="26"/>
          <w:szCs w:val="26"/>
        </w:rPr>
        <w:t>13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A0688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подготовк</w:t>
      </w:r>
      <w:r w:rsidR="00A41CD3">
        <w:rPr>
          <w:sz w:val="26"/>
          <w:szCs w:val="26"/>
        </w:rPr>
        <w:t>а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383EEC" w:rsidRPr="001B309F" w:rsidRDefault="00A41CD3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</w:t>
      </w:r>
      <w:r w:rsidR="00383EEC" w:rsidRPr="001B309F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="00383EEC" w:rsidRPr="001B309F">
        <w:rPr>
          <w:sz w:val="26"/>
          <w:szCs w:val="26"/>
        </w:rPr>
        <w:t xml:space="preserve">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r w:rsidR="00A41CD3"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начальнику Инспекции предложени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</w:t>
      </w:r>
      <w:r w:rsidR="00A41CD3"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ины</w:t>
      </w:r>
      <w:r w:rsidR="00A41CD3">
        <w:rPr>
          <w:sz w:val="26"/>
          <w:szCs w:val="26"/>
        </w:rPr>
        <w:t>х прав</w:t>
      </w:r>
      <w:r w:rsidRPr="001B309F">
        <w:rPr>
          <w:sz w:val="26"/>
          <w:szCs w:val="26"/>
        </w:rPr>
        <w:t>, предусмотренны</w:t>
      </w:r>
      <w:r w:rsidR="00A41CD3">
        <w:rPr>
          <w:sz w:val="26"/>
          <w:szCs w:val="26"/>
        </w:rPr>
        <w:t>х</w:t>
      </w:r>
      <w:r w:rsidRPr="001B309F">
        <w:rPr>
          <w:sz w:val="26"/>
          <w:szCs w:val="26"/>
        </w:rPr>
        <w:t xml:space="preserve">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5"/>
      <w:bookmarkEnd w:id="25"/>
      <w:r w:rsidRPr="001B309F">
        <w:rPr>
          <w:rFonts w:ascii="Times New Roman" w:hAnsi="Times New Roman" w:cs="Times New Roman"/>
          <w:sz w:val="26"/>
          <w:szCs w:val="26"/>
        </w:rPr>
        <w:t>14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C31621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6"/>
    <w:p w:rsidR="00460CB3" w:rsidRPr="001B309F" w:rsidRDefault="00460CB3" w:rsidP="00460CB3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подготовк</w:t>
      </w:r>
      <w:r>
        <w:rPr>
          <w:sz w:val="26"/>
          <w:szCs w:val="26"/>
        </w:rPr>
        <w:t>а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460CB3" w:rsidRPr="001B309F" w:rsidRDefault="00460CB3" w:rsidP="00460CB3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460CB3" w:rsidRPr="001B309F" w:rsidRDefault="00460CB3" w:rsidP="00460CB3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r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начальнику Инспекции предложени</w:t>
      </w:r>
      <w:r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383EEC" w:rsidRPr="001B309F" w:rsidRDefault="00460CB3" w:rsidP="00460CB3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</w:t>
      </w:r>
      <w:r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ины</w:t>
      </w:r>
      <w:r>
        <w:rPr>
          <w:sz w:val="26"/>
          <w:szCs w:val="26"/>
        </w:rPr>
        <w:t>х прав</w:t>
      </w:r>
      <w:r w:rsidRPr="001B309F">
        <w:rPr>
          <w:sz w:val="26"/>
          <w:szCs w:val="26"/>
        </w:rPr>
        <w:t>, предусмотренны</w:t>
      </w:r>
      <w:r>
        <w:rPr>
          <w:sz w:val="26"/>
          <w:szCs w:val="26"/>
        </w:rPr>
        <w:t>х</w:t>
      </w:r>
      <w:r w:rsidRPr="001B309F">
        <w:rPr>
          <w:sz w:val="26"/>
          <w:szCs w:val="26"/>
        </w:rPr>
        <w:t xml:space="preserve">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7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1B309F">
        <w:rPr>
          <w:rFonts w:ascii="Times New Roman" w:hAnsi="Times New Roman" w:cs="Times New Roman"/>
          <w:sz w:val="26"/>
          <w:szCs w:val="26"/>
        </w:rPr>
        <w:t>15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C31621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C3162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1B309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8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9" w:name="sub_17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9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1B309F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C31621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BC423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6" w:history="1">
        <w:r w:rsidRPr="00BC423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7" w:history="1">
        <w:r w:rsidRPr="00BC423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Межрайонной ИФНС России № 3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2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0D00AF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отдела кадров и безопасности оказание государственных услуг гражданам и организациям не предусмотрено.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3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1019"/>
      <w:r w:rsidRPr="001B309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D00AF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hyperlink w:anchor="sub_888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*(8)</w:t>
        </w:r>
      </w:hyperlink>
      <w:r w:rsidRPr="001B309F">
        <w:rPr>
          <w:rFonts w:ascii="Times New Roman" w:hAnsi="Times New Roman" w:cs="Times New Roman"/>
          <w:sz w:val="26"/>
          <w:szCs w:val="26"/>
        </w:rPr>
        <w:t>: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0D00AF" w:rsidRPr="000D00AF" w:rsidRDefault="000D00AF" w:rsidP="000D0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D00AF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0D00AF" w:rsidRPr="000D00AF" w:rsidRDefault="000D00AF" w:rsidP="000D0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D00AF">
        <w:rPr>
          <w:rFonts w:ascii="Times New Roman" w:hAnsi="Times New Roman" w:cs="Times New Roman"/>
          <w:sz w:val="26"/>
          <w:szCs w:val="26"/>
        </w:rPr>
        <w:t xml:space="preserve">кадров и безопасности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0D00AF">
        <w:rPr>
          <w:rFonts w:ascii="Times New Roman" w:hAnsi="Times New Roman" w:cs="Times New Roman"/>
          <w:sz w:val="26"/>
          <w:szCs w:val="26"/>
        </w:rPr>
        <w:t xml:space="preserve">  ___________________                                 </w:t>
      </w:r>
      <w:proofErr w:type="spellStart"/>
      <w:r w:rsidRPr="000D00AF">
        <w:rPr>
          <w:rFonts w:ascii="Times New Roman" w:hAnsi="Times New Roman" w:cs="Times New Roman"/>
          <w:sz w:val="26"/>
          <w:szCs w:val="26"/>
        </w:rPr>
        <w:t>Р.Н.Имамова</w:t>
      </w:r>
      <w:proofErr w:type="spellEnd"/>
      <w:r w:rsidRPr="000D00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00AF" w:rsidRPr="000D00AF" w:rsidRDefault="000D00AF" w:rsidP="000D00A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0D00AF">
        <w:rPr>
          <w:rFonts w:ascii="Times New Roman" w:hAnsi="Times New Roman" w:cs="Times New Roman"/>
        </w:rPr>
        <w:t xml:space="preserve">              (подпись)</w:t>
      </w:r>
      <w:bookmarkStart w:id="35" w:name="_GoBack"/>
      <w:bookmarkEnd w:id="35"/>
    </w:p>
    <w:sectPr w:rsidR="000D00AF" w:rsidRPr="000D00AF" w:rsidSect="004A0817">
      <w:headerReference w:type="default" r:id="rId18"/>
      <w:pgSz w:w="11900" w:h="16800"/>
      <w:pgMar w:top="284" w:right="567" w:bottom="28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245" w:rsidRDefault="00E94245" w:rsidP="00CF28DC">
      <w:pPr>
        <w:spacing w:after="0" w:line="240" w:lineRule="auto"/>
      </w:pPr>
      <w:r>
        <w:separator/>
      </w:r>
    </w:p>
  </w:endnote>
  <w:endnote w:type="continuationSeparator" w:id="0">
    <w:p w:rsidR="00E94245" w:rsidRDefault="00E9424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245" w:rsidRDefault="00E94245" w:rsidP="00CF28DC">
      <w:pPr>
        <w:spacing w:after="0" w:line="240" w:lineRule="auto"/>
      </w:pPr>
      <w:r>
        <w:separator/>
      </w:r>
    </w:p>
  </w:footnote>
  <w:footnote w:type="continuationSeparator" w:id="0">
    <w:p w:rsidR="00E94245" w:rsidRDefault="00E94245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«Области проф. </w:t>
      </w:r>
      <w:proofErr w:type="spellStart"/>
      <w:r w:rsidR="00713B69" w:rsidRPr="006925E9">
        <w:rPr>
          <w:rFonts w:asciiTheme="minorHAnsi" w:hAnsiTheme="minorHAnsi"/>
          <w:lang w:val="ru-RU"/>
        </w:rPr>
        <w:t>деят</w:t>
      </w:r>
      <w:proofErr w:type="spellEnd"/>
      <w:r w:rsidR="00713B69" w:rsidRPr="006925E9">
        <w:rPr>
          <w:rFonts w:asciiTheme="minorHAnsi" w:hAnsiTheme="minorHAnsi"/>
          <w:lang w:val="ru-RU"/>
        </w:rPr>
        <w:t>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</w:p>
  </w:footnote>
  <w:footnote w:id="2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3">
    <w:p w:rsidR="007A2EE1" w:rsidRPr="006925E9" w:rsidRDefault="006930C6" w:rsidP="007A2EE1">
      <w:pPr>
        <w:tabs>
          <w:tab w:val="left" w:pos="9033"/>
        </w:tabs>
        <w:spacing w:after="0" w:line="240" w:lineRule="auto"/>
        <w:rPr>
          <w:rFonts w:eastAsia="Calibri" w:cs="Times New Roman"/>
          <w:bCs/>
          <w:sz w:val="20"/>
          <w:szCs w:val="20"/>
        </w:rPr>
      </w:pPr>
      <w:r w:rsidRPr="006925E9">
        <w:rPr>
          <w:rStyle w:val="a5"/>
          <w:sz w:val="20"/>
          <w:szCs w:val="20"/>
        </w:rPr>
        <w:footnoteRef/>
      </w:r>
      <w:r w:rsidRPr="006925E9">
        <w:rPr>
          <w:sz w:val="20"/>
          <w:szCs w:val="20"/>
        </w:rPr>
        <w:t xml:space="preserve"> </w:t>
      </w:r>
      <w:r w:rsidR="005E6224" w:rsidRPr="006925E9">
        <w:rPr>
          <w:sz w:val="20"/>
          <w:szCs w:val="20"/>
        </w:rPr>
        <w:t>Базовые квалификационные требования</w:t>
      </w:r>
      <w:r w:rsidR="00D42CB9" w:rsidRPr="006925E9">
        <w:rPr>
          <w:sz w:val="20"/>
          <w:szCs w:val="20"/>
        </w:rPr>
        <w:t xml:space="preserve"> стр. 27 Справочника</w:t>
      </w:r>
      <w:r w:rsidR="007A2EE1" w:rsidRPr="006925E9">
        <w:rPr>
          <w:sz w:val="20"/>
          <w:szCs w:val="20"/>
        </w:rPr>
        <w:t xml:space="preserve"> +</w:t>
      </w:r>
      <w:r w:rsidR="006925E9" w:rsidRPr="006925E9">
        <w:rPr>
          <w:sz w:val="20"/>
          <w:szCs w:val="20"/>
        </w:rPr>
        <w:t xml:space="preserve"> </w:t>
      </w:r>
      <w:r w:rsidR="00896F69" w:rsidRPr="00896F69">
        <w:rPr>
          <w:sz w:val="20"/>
          <w:szCs w:val="20"/>
        </w:rPr>
        <w:t xml:space="preserve">Общие </w:t>
      </w:r>
      <w:proofErr w:type="spellStart"/>
      <w:r w:rsidR="00896F69" w:rsidRPr="00896F69">
        <w:rPr>
          <w:sz w:val="20"/>
          <w:szCs w:val="20"/>
        </w:rPr>
        <w:t>квал</w:t>
      </w:r>
      <w:proofErr w:type="spellEnd"/>
      <w:r w:rsidR="00896F69" w:rsidRPr="00896F69">
        <w:rPr>
          <w:sz w:val="20"/>
          <w:szCs w:val="20"/>
        </w:rPr>
        <w:t xml:space="preserve">. треб. по области </w:t>
      </w:r>
      <w:proofErr w:type="gramStart"/>
      <w:r w:rsidR="00896F69" w:rsidRPr="00896F69">
        <w:rPr>
          <w:sz w:val="20"/>
          <w:szCs w:val="20"/>
        </w:rPr>
        <w:t xml:space="preserve">деятельности </w:t>
      </w:r>
      <w:r w:rsidR="00896F69">
        <w:rPr>
          <w:sz w:val="20"/>
          <w:szCs w:val="20"/>
        </w:rPr>
        <w:t xml:space="preserve"> </w:t>
      </w:r>
      <w:r w:rsidR="006925E9" w:rsidRPr="006925E9">
        <w:rPr>
          <w:sz w:val="20"/>
          <w:szCs w:val="20"/>
        </w:rPr>
        <w:t>«</w:t>
      </w:r>
      <w:proofErr w:type="gramEnd"/>
      <w:r w:rsidR="007A2EE1" w:rsidRPr="006925E9">
        <w:rPr>
          <w:sz w:val="20"/>
          <w:szCs w:val="20"/>
          <w:lang w:val="en-US"/>
        </w:rPr>
        <w:t>I</w:t>
      </w:r>
      <w:r w:rsidR="007A2EE1" w:rsidRPr="006925E9">
        <w:rPr>
          <w:sz w:val="20"/>
          <w:szCs w:val="20"/>
        </w:rPr>
        <w:t xml:space="preserve">.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Требования к специальности </w:t>
      </w:r>
      <w:r w:rsidR="00896F69">
        <w:rPr>
          <w:rFonts w:eastAsia="Calibri" w:cs="Times New Roman"/>
          <w:bCs/>
          <w:sz w:val="20"/>
          <w:szCs w:val="20"/>
        </w:rPr>
        <w:t xml:space="preserve"> </w:t>
      </w:r>
      <w:r w:rsidR="007A2EE1" w:rsidRPr="006925E9">
        <w:rPr>
          <w:rFonts w:eastAsia="Calibri" w:cs="Times New Roman"/>
          <w:bCs/>
          <w:sz w:val="20"/>
          <w:szCs w:val="20"/>
        </w:rPr>
        <w:t>(направлению подготовки)</w:t>
      </w:r>
      <w:r w:rsidR="006925E9" w:rsidRPr="006925E9">
        <w:rPr>
          <w:rFonts w:eastAsia="Calibri" w:cs="Times New Roman"/>
          <w:bCs/>
          <w:sz w:val="20"/>
          <w:szCs w:val="20"/>
        </w:rPr>
        <w:t xml:space="preserve">»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 Формы</w:t>
      </w:r>
    </w:p>
    <w:p w:rsidR="006930C6" w:rsidRPr="006925E9" w:rsidRDefault="006930C6">
      <w:pPr>
        <w:pStyle w:val="a3"/>
        <w:rPr>
          <w:rFonts w:asciiTheme="minorHAnsi" w:hAnsiTheme="minorHAnsi"/>
          <w:lang w:val="ru-RU"/>
        </w:rPr>
      </w:pPr>
    </w:p>
  </w:footnote>
  <w:footnote w:id="4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5">
    <w:p w:rsidR="00CB64E0" w:rsidRPr="00CB64E0" w:rsidRDefault="00CB64E0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 xml:space="preserve">Общие </w:t>
      </w:r>
      <w:proofErr w:type="spellStart"/>
      <w:r>
        <w:rPr>
          <w:lang w:val="ru-RU"/>
        </w:rPr>
        <w:t>квал</w:t>
      </w:r>
      <w:proofErr w:type="spellEnd"/>
      <w:r>
        <w:rPr>
          <w:lang w:val="ru-RU"/>
        </w:rPr>
        <w:t xml:space="preserve">. треб. </w:t>
      </w:r>
      <w:r w:rsidR="007C7A43">
        <w:rPr>
          <w:lang w:val="ru-RU"/>
        </w:rPr>
        <w:t>п</w:t>
      </w:r>
      <w:r>
        <w:rPr>
          <w:lang w:val="ru-RU"/>
        </w:rPr>
        <w:t xml:space="preserve">о области деятельности </w:t>
      </w:r>
      <w:r w:rsidRPr="00CB64E0">
        <w:t xml:space="preserve">II. Требования к профессиональным знаниям 1. Знания в сфере законодательства Российской Федерации Формы </w:t>
      </w:r>
    </w:p>
  </w:footnote>
  <w:footnote w:id="6">
    <w:p w:rsidR="00847A6F" w:rsidRPr="00847A6F" w:rsidRDefault="00847A6F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>Дополнительные</w:t>
      </w:r>
      <w:r w:rsidRPr="00847A6F">
        <w:t xml:space="preserve"> </w:t>
      </w:r>
      <w:proofErr w:type="spellStart"/>
      <w:r w:rsidRPr="00847A6F">
        <w:t>квал</w:t>
      </w:r>
      <w:proofErr w:type="spellEnd"/>
      <w:r w:rsidRPr="00847A6F">
        <w:t xml:space="preserve">. треб. по </w:t>
      </w:r>
      <w:r>
        <w:rPr>
          <w:lang w:val="ru-RU"/>
        </w:rPr>
        <w:t>виду</w:t>
      </w:r>
      <w:r w:rsidRPr="00847A6F">
        <w:t xml:space="preserve"> деятельности II. Требования к профессиональным знаниям 1. Знания в сфере законодательства Российской Федерации Формы</w:t>
      </w:r>
    </w:p>
  </w:footnote>
  <w:footnote w:id="7">
    <w:p w:rsidR="00EB30C6" w:rsidRPr="00EB30C6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>Иные профессиональные знания Формы</w:t>
      </w:r>
    </w:p>
  </w:footnote>
  <w:footnote w:id="8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ДР стр. 35 Справочника)</w:t>
      </w:r>
    </w:p>
  </w:footnote>
  <w:footnote w:id="9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10">
    <w:p w:rsidR="0005148A" w:rsidRPr="0005148A" w:rsidRDefault="0005148A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05148A">
        <w:t xml:space="preserve">Общие </w:t>
      </w:r>
      <w:proofErr w:type="spellStart"/>
      <w:r w:rsidRPr="0005148A">
        <w:t>квал</w:t>
      </w:r>
      <w:proofErr w:type="spellEnd"/>
      <w:r w:rsidRPr="0005148A">
        <w:t>. треб. по области деятельности I</w:t>
      </w:r>
      <w:r w:rsidR="00C863C8">
        <w:rPr>
          <w:lang w:val="en-US"/>
        </w:rPr>
        <w:t>I</w:t>
      </w:r>
      <w:r w:rsidRPr="0005148A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11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12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>Профессионально-функциональные квалификационные требования (стр. 29 Справочника в зависимости от Функциональных обязанностей, в данном ДР стр. 35 Справочника)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3A1">
          <w:rPr>
            <w:noProof/>
          </w:rPr>
          <w:t>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 w15:restartNumberingAfterBreak="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001E"/>
    <w:rsid w:val="0003225B"/>
    <w:rsid w:val="000365ED"/>
    <w:rsid w:val="0005148A"/>
    <w:rsid w:val="0006205C"/>
    <w:rsid w:val="00067D89"/>
    <w:rsid w:val="000A3030"/>
    <w:rsid w:val="000B6CC0"/>
    <w:rsid w:val="000D0068"/>
    <w:rsid w:val="000D00AF"/>
    <w:rsid w:val="000E1C89"/>
    <w:rsid w:val="00103486"/>
    <w:rsid w:val="00106FCC"/>
    <w:rsid w:val="00125332"/>
    <w:rsid w:val="00181CB7"/>
    <w:rsid w:val="00196000"/>
    <w:rsid w:val="001A0688"/>
    <w:rsid w:val="001A0A29"/>
    <w:rsid w:val="001B0D61"/>
    <w:rsid w:val="001B309F"/>
    <w:rsid w:val="001C619F"/>
    <w:rsid w:val="001D0F79"/>
    <w:rsid w:val="001D587A"/>
    <w:rsid w:val="00212747"/>
    <w:rsid w:val="00223D4F"/>
    <w:rsid w:val="00235378"/>
    <w:rsid w:val="002647BB"/>
    <w:rsid w:val="002709D2"/>
    <w:rsid w:val="00277A53"/>
    <w:rsid w:val="00295DA6"/>
    <w:rsid w:val="002A5074"/>
    <w:rsid w:val="002C0B9B"/>
    <w:rsid w:val="002D23A1"/>
    <w:rsid w:val="00313D87"/>
    <w:rsid w:val="0031732A"/>
    <w:rsid w:val="00334C6B"/>
    <w:rsid w:val="0035746B"/>
    <w:rsid w:val="003660C5"/>
    <w:rsid w:val="00383EEC"/>
    <w:rsid w:val="003863D8"/>
    <w:rsid w:val="00394DC3"/>
    <w:rsid w:val="0039700B"/>
    <w:rsid w:val="003F2E48"/>
    <w:rsid w:val="00410019"/>
    <w:rsid w:val="00432475"/>
    <w:rsid w:val="00447098"/>
    <w:rsid w:val="00450A3F"/>
    <w:rsid w:val="00460CB3"/>
    <w:rsid w:val="004666F6"/>
    <w:rsid w:val="00471844"/>
    <w:rsid w:val="00485B38"/>
    <w:rsid w:val="004953A4"/>
    <w:rsid w:val="004A0817"/>
    <w:rsid w:val="004A509F"/>
    <w:rsid w:val="004D3201"/>
    <w:rsid w:val="004F7019"/>
    <w:rsid w:val="005073BB"/>
    <w:rsid w:val="005219CB"/>
    <w:rsid w:val="00530109"/>
    <w:rsid w:val="00542066"/>
    <w:rsid w:val="005D4BEB"/>
    <w:rsid w:val="005E6224"/>
    <w:rsid w:val="00625C8F"/>
    <w:rsid w:val="00632FBA"/>
    <w:rsid w:val="0064603E"/>
    <w:rsid w:val="00652C38"/>
    <w:rsid w:val="00680A6B"/>
    <w:rsid w:val="006925E9"/>
    <w:rsid w:val="006930C6"/>
    <w:rsid w:val="006F183D"/>
    <w:rsid w:val="006F3462"/>
    <w:rsid w:val="00712D70"/>
    <w:rsid w:val="00713B69"/>
    <w:rsid w:val="00727E7A"/>
    <w:rsid w:val="00732EFB"/>
    <w:rsid w:val="007A2EE1"/>
    <w:rsid w:val="007B0D57"/>
    <w:rsid w:val="007B7BC5"/>
    <w:rsid w:val="007C7A43"/>
    <w:rsid w:val="007D7498"/>
    <w:rsid w:val="007E011F"/>
    <w:rsid w:val="008017B4"/>
    <w:rsid w:val="008156CC"/>
    <w:rsid w:val="0082288C"/>
    <w:rsid w:val="00847A6F"/>
    <w:rsid w:val="00847C65"/>
    <w:rsid w:val="00857C53"/>
    <w:rsid w:val="00860110"/>
    <w:rsid w:val="00885A4A"/>
    <w:rsid w:val="008872AF"/>
    <w:rsid w:val="00896F69"/>
    <w:rsid w:val="008A012A"/>
    <w:rsid w:val="008C6DB2"/>
    <w:rsid w:val="008D06C0"/>
    <w:rsid w:val="008D10A3"/>
    <w:rsid w:val="008D58D5"/>
    <w:rsid w:val="009211A9"/>
    <w:rsid w:val="00926C37"/>
    <w:rsid w:val="00931412"/>
    <w:rsid w:val="009748AA"/>
    <w:rsid w:val="009A7DCC"/>
    <w:rsid w:val="009D0B40"/>
    <w:rsid w:val="009D3E15"/>
    <w:rsid w:val="009D6E39"/>
    <w:rsid w:val="009E231D"/>
    <w:rsid w:val="009F170C"/>
    <w:rsid w:val="00A352C7"/>
    <w:rsid w:val="00A3560A"/>
    <w:rsid w:val="00A36337"/>
    <w:rsid w:val="00A41CD3"/>
    <w:rsid w:val="00A76151"/>
    <w:rsid w:val="00A82A6B"/>
    <w:rsid w:val="00AA6A6B"/>
    <w:rsid w:val="00AB01FB"/>
    <w:rsid w:val="00AF086E"/>
    <w:rsid w:val="00B24EAB"/>
    <w:rsid w:val="00B2529E"/>
    <w:rsid w:val="00B27E4D"/>
    <w:rsid w:val="00B557DE"/>
    <w:rsid w:val="00B83087"/>
    <w:rsid w:val="00B85086"/>
    <w:rsid w:val="00B940D2"/>
    <w:rsid w:val="00BA6023"/>
    <w:rsid w:val="00BB733A"/>
    <w:rsid w:val="00BC423A"/>
    <w:rsid w:val="00BD567B"/>
    <w:rsid w:val="00C070A7"/>
    <w:rsid w:val="00C0786D"/>
    <w:rsid w:val="00C12651"/>
    <w:rsid w:val="00C132FD"/>
    <w:rsid w:val="00C31621"/>
    <w:rsid w:val="00C45682"/>
    <w:rsid w:val="00C75209"/>
    <w:rsid w:val="00C75593"/>
    <w:rsid w:val="00C76C81"/>
    <w:rsid w:val="00C863C8"/>
    <w:rsid w:val="00C93445"/>
    <w:rsid w:val="00CB51E2"/>
    <w:rsid w:val="00CB64E0"/>
    <w:rsid w:val="00CC613A"/>
    <w:rsid w:val="00CD4CB2"/>
    <w:rsid w:val="00CF28DC"/>
    <w:rsid w:val="00D03480"/>
    <w:rsid w:val="00D14C1D"/>
    <w:rsid w:val="00D2759D"/>
    <w:rsid w:val="00D42CB9"/>
    <w:rsid w:val="00D45C9A"/>
    <w:rsid w:val="00D527E4"/>
    <w:rsid w:val="00D62491"/>
    <w:rsid w:val="00D7094C"/>
    <w:rsid w:val="00D71F34"/>
    <w:rsid w:val="00D763DD"/>
    <w:rsid w:val="00D85EA6"/>
    <w:rsid w:val="00DB23B0"/>
    <w:rsid w:val="00DB5CA2"/>
    <w:rsid w:val="00DE2318"/>
    <w:rsid w:val="00DF6613"/>
    <w:rsid w:val="00E01E3D"/>
    <w:rsid w:val="00E33329"/>
    <w:rsid w:val="00E53D3B"/>
    <w:rsid w:val="00E570F6"/>
    <w:rsid w:val="00E94245"/>
    <w:rsid w:val="00EB30C6"/>
    <w:rsid w:val="00EC4BED"/>
    <w:rsid w:val="00F53407"/>
    <w:rsid w:val="00F75E1A"/>
    <w:rsid w:val="00F83EBE"/>
    <w:rsid w:val="00F8761E"/>
    <w:rsid w:val="00F965F1"/>
    <w:rsid w:val="00FA592E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9D7BFA-E12B-4FD1-A064-81CFD4C7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12037054.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7054.1000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25268.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2AB77-6845-4F86-AD0C-9A8CBF92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E28DB003</Template>
  <TotalTime>58</TotalTime>
  <Pages>8</Pages>
  <Words>3095</Words>
  <Characters>17648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Рамиля Имамова</cp:lastModifiedBy>
  <cp:revision>15</cp:revision>
  <cp:lastPrinted>2017-10-25T06:31:00Z</cp:lastPrinted>
  <dcterms:created xsi:type="dcterms:W3CDTF">2018-07-12T06:24:00Z</dcterms:created>
  <dcterms:modified xsi:type="dcterms:W3CDTF">2022-06-19T09:01:00Z</dcterms:modified>
</cp:coreProperties>
</file>